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0D111" w14:textId="7B59CD72" w:rsidR="00BA00AB" w:rsidRDefault="002114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BOTELLER</w:t>
      </w:r>
      <w:r>
        <w:rPr>
          <w:rFonts w:cs="Times New Roman"/>
          <w:szCs w:val="24"/>
        </w:rPr>
        <w:t xml:space="preserve">       (fl.1411)</w:t>
      </w:r>
    </w:p>
    <w:p w14:paraId="06B48202" w14:textId="2B90911B" w:rsidR="00211491" w:rsidRDefault="002114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Biddenham.</w:t>
      </w:r>
    </w:p>
    <w:p w14:paraId="0E96D5D8" w14:textId="77777777" w:rsidR="00211491" w:rsidRDefault="00211491" w:rsidP="009139A6">
      <w:pPr>
        <w:pStyle w:val="NoSpacing"/>
        <w:rPr>
          <w:rFonts w:cs="Times New Roman"/>
          <w:szCs w:val="24"/>
        </w:rPr>
      </w:pPr>
    </w:p>
    <w:p w14:paraId="687C2049" w14:textId="77777777" w:rsidR="00211491" w:rsidRDefault="00211491" w:rsidP="009139A6">
      <w:pPr>
        <w:pStyle w:val="NoSpacing"/>
        <w:rPr>
          <w:rFonts w:cs="Times New Roman"/>
          <w:szCs w:val="24"/>
        </w:rPr>
      </w:pPr>
    </w:p>
    <w:p w14:paraId="0D845B66" w14:textId="53851080" w:rsidR="00211491" w:rsidRDefault="002114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Sep.1411</w:t>
      </w:r>
      <w:r>
        <w:rPr>
          <w:rFonts w:cs="Times New Roman"/>
          <w:szCs w:val="24"/>
        </w:rPr>
        <w:tab/>
        <w:t>He made his Will.</w:t>
      </w:r>
    </w:p>
    <w:p w14:paraId="780B09B4" w14:textId="0A8B6398" w:rsidR="00211491" w:rsidRDefault="002114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PROB 11/2A/397)</w:t>
      </w:r>
    </w:p>
    <w:p w14:paraId="4A88AA7D" w14:textId="77777777" w:rsidR="00211491" w:rsidRDefault="00211491" w:rsidP="009139A6">
      <w:pPr>
        <w:pStyle w:val="NoSpacing"/>
        <w:rPr>
          <w:rFonts w:cs="Times New Roman"/>
          <w:szCs w:val="24"/>
        </w:rPr>
      </w:pPr>
    </w:p>
    <w:p w14:paraId="64C81794" w14:textId="77777777" w:rsidR="00211491" w:rsidRDefault="00211491" w:rsidP="009139A6">
      <w:pPr>
        <w:pStyle w:val="NoSpacing"/>
        <w:rPr>
          <w:rFonts w:cs="Times New Roman"/>
          <w:szCs w:val="24"/>
        </w:rPr>
      </w:pPr>
    </w:p>
    <w:p w14:paraId="2ED410C6" w14:textId="49685E0F" w:rsidR="00211491" w:rsidRPr="00211491" w:rsidRDefault="002114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2023</w:t>
      </w:r>
    </w:p>
    <w:sectPr w:rsidR="00211491" w:rsidRPr="002114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EF827" w14:textId="77777777" w:rsidR="00211491" w:rsidRDefault="00211491" w:rsidP="009139A6">
      <w:r>
        <w:separator/>
      </w:r>
    </w:p>
  </w:endnote>
  <w:endnote w:type="continuationSeparator" w:id="0">
    <w:p w14:paraId="27DCDBBF" w14:textId="77777777" w:rsidR="00211491" w:rsidRDefault="002114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36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BFB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F1F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12B6B" w14:textId="77777777" w:rsidR="00211491" w:rsidRDefault="00211491" w:rsidP="009139A6">
      <w:r>
        <w:separator/>
      </w:r>
    </w:p>
  </w:footnote>
  <w:footnote w:type="continuationSeparator" w:id="0">
    <w:p w14:paraId="589C30DA" w14:textId="77777777" w:rsidR="00211491" w:rsidRDefault="002114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00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5D1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41E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491"/>
    <w:rsid w:val="000666E0"/>
    <w:rsid w:val="0021149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AE8E"/>
  <w15:chartTrackingRefBased/>
  <w15:docId w15:val="{9FC96DD6-4836-495D-BA01-B4ED32A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2023-12-12T21:08:00Z</dcterms:created>
  <dcterms:modified xsi:type="dcterms:W3CDTF">2023-12-12T21:11:00Z</dcterms:modified>
</cp:coreProperties>
</file>